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9C35C" w14:textId="00316F56" w:rsidR="00556467" w:rsidRPr="008165CA" w:rsidRDefault="00556467" w:rsidP="00556467">
      <w:pPr>
        <w:tabs>
          <w:tab w:val="right" w:pos="9638"/>
        </w:tabs>
        <w:rPr>
          <w:rFonts w:ascii="Arial" w:eastAsia="맑은 고딕" w:hAnsi="Arial" w:cs="Arial" w:hint="eastAsia"/>
          <w:b/>
          <w:sz w:val="24"/>
          <w:szCs w:val="24"/>
          <w:lang w:eastAsia="ko-KR"/>
        </w:rPr>
      </w:pPr>
      <w:r w:rsidRPr="0071074B">
        <w:rPr>
          <w:rFonts w:ascii="Arial" w:hAnsi="Arial" w:cs="Arial"/>
          <w:b/>
          <w:bCs/>
          <w:sz w:val="24"/>
          <w:szCs w:val="24"/>
        </w:rPr>
        <w:t>3GPP TSG-SA2 Meeting #170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53492E">
        <w:rPr>
          <w:rFonts w:ascii="Arial" w:hAnsi="Arial" w:cs="Arial"/>
          <w:b/>
          <w:bCs/>
          <w:sz w:val="24"/>
          <w:szCs w:val="24"/>
        </w:rPr>
        <w:t>S2-25065</w:t>
      </w:r>
      <w:r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8</w:t>
      </w:r>
      <w:r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3</w:t>
      </w:r>
    </w:p>
    <w:p w14:paraId="41786582" w14:textId="77777777" w:rsidR="00556467" w:rsidRPr="005830B8" w:rsidRDefault="00556467" w:rsidP="0055646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proofErr w:type="spellStart"/>
      <w:r w:rsidRPr="0071074B">
        <w:rPr>
          <w:rFonts w:ascii="Arial" w:hAnsi="Arial" w:cs="Arial"/>
          <w:b/>
          <w:bCs/>
          <w:sz w:val="24"/>
        </w:rPr>
        <w:t>Stor-Göteborg</w:t>
      </w:r>
      <w:proofErr w:type="spellEnd"/>
      <w:r w:rsidRPr="0071074B">
        <w:rPr>
          <w:rFonts w:ascii="Arial" w:hAnsi="Arial" w:cs="Arial"/>
          <w:b/>
          <w:bCs/>
          <w:sz w:val="24"/>
        </w:rPr>
        <w:t>, Sweden, 25th Aug 2025 - 29th Aug 2025</w:t>
      </w:r>
      <w:r w:rsidRPr="00F32D6F">
        <w:rPr>
          <w:rFonts w:ascii="Arial" w:hAnsi="Arial" w:cs="Arial"/>
          <w:b/>
          <w:bCs/>
          <w:sz w:val="24"/>
        </w:rPr>
        <w:tab/>
      </w:r>
      <w:r w:rsidRPr="0071074B">
        <w:rPr>
          <w:rFonts w:ascii="Arial" w:hAnsi="Arial" w:cs="Arial"/>
          <w:b/>
          <w:bCs/>
          <w:color w:val="0000FF"/>
          <w:szCs w:val="16"/>
        </w:rPr>
        <w:t>(revision of S2-250xxxx)</w:t>
      </w:r>
    </w:p>
    <w:p w14:paraId="6B6DF7AC" w14:textId="567AFBDD" w:rsidR="003835C7" w:rsidRPr="008A1ACC" w:rsidRDefault="003835C7" w:rsidP="003835C7">
      <w:pPr>
        <w:ind w:left="2127" w:hanging="2127"/>
        <w:rPr>
          <w:rFonts w:ascii="Arial" w:eastAsia="맑은 고딕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A1ACC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4FB495C7" w:rsidR="003835C7" w:rsidRPr="005B15AB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8A1ACC" w:rsidRPr="008A1ACC">
        <w:rPr>
          <w:rFonts w:ascii="Arial" w:hAnsi="Arial" w:cs="Arial"/>
          <w:b/>
          <w:bCs/>
        </w:rPr>
        <w:t>[WT#1.</w:t>
      </w:r>
      <w:r w:rsidR="00D45BBC">
        <w:rPr>
          <w:rFonts w:ascii="Arial" w:eastAsia="맑은 고딕" w:hAnsi="Arial" w:cs="Arial" w:hint="eastAsia"/>
          <w:b/>
          <w:bCs/>
          <w:lang w:eastAsia="ko-KR"/>
        </w:rPr>
        <w:t>4</w:t>
      </w:r>
      <w:r w:rsidR="008A1ACC" w:rsidRPr="008A1ACC">
        <w:rPr>
          <w:rFonts w:ascii="Arial" w:hAnsi="Arial" w:cs="Arial"/>
          <w:b/>
          <w:bCs/>
        </w:rPr>
        <w:t xml:space="preserve">, </w:t>
      </w:r>
      <w:r w:rsidR="00BA77D1">
        <w:rPr>
          <w:rFonts w:ascii="Arial" w:eastAsia="맑은 고딕" w:hAnsi="Arial" w:cs="Arial" w:hint="eastAsia"/>
          <w:b/>
          <w:bCs/>
          <w:lang w:eastAsia="ko-KR"/>
        </w:rPr>
        <w:t>5G Feature Adaptation</w:t>
      </w:r>
      <w:r w:rsidR="008A1ACC" w:rsidRPr="008A1ACC">
        <w:rPr>
          <w:rFonts w:ascii="Arial" w:hAnsi="Arial" w:cs="Arial"/>
          <w:b/>
          <w:bCs/>
        </w:rPr>
        <w:t>]</w:t>
      </w:r>
      <w:r w:rsidR="008A1ACC" w:rsidRPr="008A1ACC">
        <w:rPr>
          <w:rFonts w:ascii="Arial" w:hAnsi="Arial" w:cs="Arial"/>
          <w:b/>
        </w:rPr>
        <w:t xml:space="preserve"> </w:t>
      </w:r>
      <w:r w:rsidR="00623803">
        <w:rPr>
          <w:rFonts w:ascii="Arial" w:eastAsia="맑은 고딕" w:hAnsi="Arial" w:cs="Arial" w:hint="eastAsia"/>
          <w:b/>
          <w:lang w:eastAsia="ko-KR"/>
        </w:rPr>
        <w:t xml:space="preserve">Scope and </w:t>
      </w:r>
      <w:r w:rsidR="005B15AB">
        <w:rPr>
          <w:rFonts w:ascii="Arial" w:eastAsia="맑은 고딕" w:hAnsi="Arial" w:cs="Arial" w:hint="eastAsia"/>
          <w:b/>
          <w:lang w:eastAsia="ko-KR"/>
        </w:rPr>
        <w:t xml:space="preserve">New Key Issue for </w:t>
      </w:r>
      <w:r w:rsidR="00CA2C8E">
        <w:rPr>
          <w:rFonts w:ascii="Arial" w:eastAsia="맑은 고딕" w:hAnsi="Arial" w:cs="Arial" w:hint="eastAsia"/>
          <w:b/>
          <w:lang w:eastAsia="ko-KR"/>
        </w:rPr>
        <w:t xml:space="preserve">5G </w:t>
      </w:r>
      <w:r w:rsidR="00E56211">
        <w:rPr>
          <w:rFonts w:ascii="Arial" w:eastAsia="맑은 고딕" w:hAnsi="Arial" w:cs="Arial" w:hint="eastAsia"/>
          <w:b/>
          <w:lang w:eastAsia="ko-KR"/>
        </w:rPr>
        <w:t xml:space="preserve">services and </w:t>
      </w:r>
      <w:r w:rsidR="00CA2C8E">
        <w:rPr>
          <w:rFonts w:ascii="Arial" w:eastAsia="맑은 고딕" w:hAnsi="Arial" w:cs="Arial" w:hint="eastAsia"/>
          <w:b/>
          <w:lang w:eastAsia="ko-KR"/>
        </w:rPr>
        <w:t>feature</w:t>
      </w:r>
      <w:r w:rsidR="00E56211">
        <w:rPr>
          <w:rFonts w:ascii="Arial" w:eastAsia="맑은 고딕" w:hAnsi="Arial" w:cs="Arial" w:hint="eastAsia"/>
          <w:b/>
          <w:lang w:eastAsia="ko-KR"/>
        </w:rPr>
        <w:t>s</w:t>
      </w:r>
      <w:r w:rsidR="00CA2C8E">
        <w:rPr>
          <w:rFonts w:ascii="Arial" w:eastAsia="맑은 고딕" w:hAnsi="Arial" w:cs="Arial" w:hint="eastAsia"/>
          <w:b/>
          <w:lang w:eastAsia="ko-KR"/>
        </w:rPr>
        <w:t xml:space="preserve"> adaptation</w:t>
      </w:r>
    </w:p>
    <w:p w14:paraId="06D82237" w14:textId="61F23E9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0427C3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0EF88877" w:rsidR="003835C7" w:rsidRPr="003171DD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A</w:t>
      </w:r>
      <w:r w:rsidRPr="003171DD">
        <w:rPr>
          <w:rFonts w:ascii="Arial" w:hAnsi="Arial" w:cs="Arial"/>
          <w:b/>
        </w:rPr>
        <w:t>genda Item:</w:t>
      </w:r>
      <w:r w:rsidRPr="003171DD">
        <w:rPr>
          <w:rFonts w:ascii="Arial" w:hAnsi="Arial" w:cs="Arial"/>
          <w:b/>
        </w:rPr>
        <w:tab/>
      </w:r>
      <w:r w:rsidR="000427C3" w:rsidRPr="003171DD">
        <w:rPr>
          <w:rFonts w:ascii="Arial" w:eastAsia="맑은 고딕" w:hAnsi="Arial" w:cs="Arial" w:hint="eastAsia"/>
          <w:b/>
          <w:lang w:eastAsia="ko-KR"/>
        </w:rPr>
        <w:t>20</w:t>
      </w:r>
      <w:r w:rsidR="000427C3" w:rsidRPr="003171DD">
        <w:rPr>
          <w:rFonts w:ascii="Arial" w:hAnsi="Arial" w:cs="Arial"/>
          <w:b/>
        </w:rPr>
        <w:t>.</w:t>
      </w:r>
      <w:r w:rsidR="000427C3" w:rsidRPr="003171DD">
        <w:rPr>
          <w:rFonts w:ascii="Arial" w:eastAsia="맑은 고딕" w:hAnsi="Arial" w:cs="Arial" w:hint="eastAsia"/>
          <w:b/>
          <w:lang w:eastAsia="ko-KR"/>
        </w:rPr>
        <w:t>6</w:t>
      </w:r>
      <w:r w:rsidR="000427C3" w:rsidRPr="003171DD">
        <w:rPr>
          <w:rFonts w:ascii="Arial" w:hAnsi="Arial" w:cs="Arial"/>
          <w:b/>
        </w:rPr>
        <w:t>.</w:t>
      </w:r>
      <w:r w:rsidR="003171DD" w:rsidRPr="003171DD">
        <w:rPr>
          <w:rFonts w:ascii="Arial" w:eastAsia="맑은 고딕" w:hAnsi="Arial" w:cs="Arial" w:hint="eastAsia"/>
          <w:b/>
          <w:lang w:eastAsia="ko-KR"/>
        </w:rPr>
        <w:t>1.4</w:t>
      </w:r>
    </w:p>
    <w:p w14:paraId="5B722301" w14:textId="36027C4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="00FB3475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FB3475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790225C1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6F61B2">
        <w:rPr>
          <w:rFonts w:ascii="Arial" w:eastAsia="맑은 고딕" w:hAnsi="Arial" w:cs="Arial" w:hint="eastAsia"/>
          <w:i/>
          <w:lang w:eastAsia="ko-KR"/>
        </w:rPr>
        <w:t xml:space="preserve">contribution proposes scope refinement of WT#1 </w:t>
      </w:r>
      <w:r w:rsidR="00E36F6E">
        <w:rPr>
          <w:rFonts w:ascii="Arial" w:eastAsia="맑은 고딕" w:hAnsi="Arial" w:cs="Arial" w:hint="eastAsia"/>
          <w:i/>
          <w:lang w:eastAsia="ko-KR"/>
        </w:rPr>
        <w:t xml:space="preserve">5G </w:t>
      </w:r>
      <w:r w:rsidR="00E56211">
        <w:rPr>
          <w:rFonts w:ascii="Arial" w:eastAsia="맑은 고딕" w:hAnsi="Arial" w:cs="Arial" w:hint="eastAsia"/>
          <w:i/>
          <w:lang w:eastAsia="ko-KR"/>
        </w:rPr>
        <w:t xml:space="preserve">services and </w:t>
      </w:r>
      <w:r w:rsidR="00990EF5">
        <w:rPr>
          <w:rFonts w:ascii="Arial" w:eastAsia="맑은 고딕" w:hAnsi="Arial" w:cs="Arial" w:hint="eastAsia"/>
          <w:i/>
          <w:lang w:eastAsia="ko-KR"/>
        </w:rPr>
        <w:t xml:space="preserve">WT1.4 </w:t>
      </w:r>
      <w:r w:rsidR="00E36F6E">
        <w:rPr>
          <w:rFonts w:ascii="Arial" w:eastAsia="맑은 고딕" w:hAnsi="Arial" w:cs="Arial" w:hint="eastAsia"/>
          <w:i/>
          <w:lang w:eastAsia="ko-KR"/>
        </w:rPr>
        <w:t>feature</w:t>
      </w:r>
      <w:r w:rsidR="00E56211">
        <w:rPr>
          <w:rFonts w:ascii="Arial" w:eastAsia="맑은 고딕" w:hAnsi="Arial" w:cs="Arial" w:hint="eastAsia"/>
          <w:i/>
          <w:lang w:eastAsia="ko-KR"/>
        </w:rPr>
        <w:t>s</w:t>
      </w:r>
      <w:r w:rsidR="00E36F6E">
        <w:rPr>
          <w:rFonts w:ascii="Arial" w:eastAsia="맑은 고딕" w:hAnsi="Arial" w:cs="Arial" w:hint="eastAsia"/>
          <w:i/>
          <w:lang w:eastAsia="ko-KR"/>
        </w:rPr>
        <w:t xml:space="preserve"> adaptation</w:t>
      </w:r>
      <w:r w:rsidR="006F61B2">
        <w:rPr>
          <w:rFonts w:ascii="Arial" w:eastAsia="맑은 고딕" w:hAnsi="Arial" w:cs="Arial" w:hint="eastAsia"/>
          <w:i/>
          <w:lang w:eastAsia="ko-KR"/>
        </w:rPr>
        <w:t xml:space="preserve"> aspects and new KI for</w:t>
      </w:r>
      <w:r w:rsidR="00D34305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E36F6E">
        <w:rPr>
          <w:rFonts w:ascii="Arial" w:eastAsia="맑은 고딕" w:hAnsi="Arial" w:cs="Arial" w:hint="eastAsia"/>
          <w:i/>
          <w:lang w:eastAsia="ko-KR"/>
        </w:rPr>
        <w:t xml:space="preserve">5G feature </w:t>
      </w:r>
      <w:r w:rsidR="009125FC">
        <w:rPr>
          <w:rFonts w:ascii="Arial" w:eastAsia="맑은 고딕" w:hAnsi="Arial" w:cs="Arial"/>
          <w:i/>
          <w:lang w:eastAsia="ko-KR"/>
        </w:rPr>
        <w:t>adaptation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7FC654D8" w14:textId="77777777" w:rsidR="00737023" w:rsidRDefault="00737023" w:rsidP="007D5496">
      <w:pPr>
        <w:rPr>
          <w:rFonts w:eastAsia="맑은 고딕"/>
          <w:lang w:eastAsia="ko-KR"/>
        </w:rPr>
      </w:pPr>
      <w:bookmarkStart w:id="0" w:name="_Hlk87257355"/>
    </w:p>
    <w:p w14:paraId="2C345ADC" w14:textId="5D459F3F" w:rsidR="008D32A7" w:rsidRPr="00CD2D53" w:rsidRDefault="00737023" w:rsidP="007D5496">
      <w:pPr>
        <w:rPr>
          <w:rFonts w:eastAsia="맑은 고딕"/>
          <w:lang w:eastAsia="ko-KR"/>
        </w:rPr>
      </w:pPr>
      <w:r w:rsidRPr="00737023">
        <w:rPr>
          <w:lang w:eastAsia="zh-CN"/>
        </w:rPr>
        <w:t>Regarding the following WT#</w:t>
      </w:r>
      <w:r>
        <w:rPr>
          <w:rFonts w:eastAsia="맑은 고딕" w:hint="eastAsia"/>
          <w:lang w:eastAsia="ko-KR"/>
        </w:rPr>
        <w:t>1</w:t>
      </w:r>
      <w:r w:rsidR="00072F8D">
        <w:rPr>
          <w:rFonts w:eastAsia="맑은 고딕" w:hint="eastAsia"/>
          <w:lang w:eastAsia="ko-KR"/>
        </w:rPr>
        <w:t xml:space="preserve"> and WT#1.4</w:t>
      </w:r>
      <w:r w:rsidRPr="00737023">
        <w:rPr>
          <w:lang w:eastAsia="zh-CN"/>
        </w:rPr>
        <w:t xml:space="preserve"> included in the FS_6G_ARC SID, scope needs to be refined and new Key Issue should be added to TR 23.801-01.</w:t>
      </w:r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7023" w14:paraId="0AA1A39D" w14:textId="77777777">
        <w:tc>
          <w:tcPr>
            <w:tcW w:w="9629" w:type="dxa"/>
          </w:tcPr>
          <w:p w14:paraId="2D1B47E3" w14:textId="71A23CE1" w:rsidR="00737023" w:rsidRPr="00072F8D" w:rsidRDefault="00C70AF3" w:rsidP="00C70AF3">
            <w:pPr>
              <w:ind w:leftChars="100" w:left="200"/>
              <w:rPr>
                <w:rFonts w:eastAsia="맑은 고딕"/>
                <w:shd w:val="clear" w:color="auto" w:fill="FFFFFF" w:themeFill="background1"/>
                <w:lang w:eastAsia="ko-KR"/>
              </w:rPr>
            </w:pPr>
            <w:r w:rsidRPr="00703B0B">
              <w:rPr>
                <w:rFonts w:eastAsia="DengXian"/>
                <w:shd w:val="clear" w:color="auto" w:fill="FFFFFF" w:themeFill="background1"/>
              </w:rPr>
              <w:t xml:space="preserve">In </w:t>
            </w:r>
            <w:r w:rsidRPr="00703B0B">
              <w:rPr>
                <w:shd w:val="clear" w:color="auto" w:fill="FFFFFF" w:themeFill="background1"/>
              </w:rPr>
              <w:t>addition</w:t>
            </w:r>
            <w:r w:rsidRPr="00703B0B">
              <w:rPr>
                <w:rFonts w:eastAsia="DengXian"/>
                <w:shd w:val="clear" w:color="auto" w:fill="FFFFFF" w:themeFill="background1"/>
              </w:rPr>
              <w:t xml:space="preserve"> to the work tasks above, this study will identify other 5G features that will be supported and/or adapted in 6G.</w:t>
            </w:r>
          </w:p>
        </w:tc>
      </w:tr>
    </w:tbl>
    <w:p w14:paraId="3D0DFADC" w14:textId="77777777" w:rsidR="00737023" w:rsidRDefault="00737023" w:rsidP="007F73C9">
      <w:pPr>
        <w:rPr>
          <w:rFonts w:eastAsia="맑은 고딕"/>
          <w:lang w:eastAsia="ko-KR"/>
        </w:rPr>
      </w:pPr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2F8D" w14:paraId="064404AF" w14:textId="77777777" w:rsidTr="00376C1B">
        <w:tc>
          <w:tcPr>
            <w:tcW w:w="9629" w:type="dxa"/>
          </w:tcPr>
          <w:p w14:paraId="67BE2FFE" w14:textId="77777777" w:rsidR="00072F8D" w:rsidRDefault="00072F8D" w:rsidP="00376C1B">
            <w:pPr>
              <w:rPr>
                <w:rFonts w:eastAsia="맑은 고딕"/>
                <w:lang w:val="en-US" w:eastAsia="ko-KR"/>
              </w:rPr>
            </w:pPr>
            <w:r w:rsidRPr="00703B0B">
              <w:rPr>
                <w:b/>
                <w:shd w:val="clear" w:color="auto" w:fill="FFFFFF" w:themeFill="background1"/>
              </w:rPr>
              <w:t>WT#</w:t>
            </w:r>
            <w:r>
              <w:rPr>
                <w:rFonts w:eastAsia="맑은 고딕" w:hint="eastAsia"/>
                <w:b/>
                <w:shd w:val="clear" w:color="auto" w:fill="FFFFFF" w:themeFill="background1"/>
                <w:lang w:eastAsia="ko-KR"/>
              </w:rPr>
              <w:t>1.4</w:t>
            </w:r>
            <w:r>
              <w:rPr>
                <w:rFonts w:eastAsia="맑은 고딕"/>
                <w:b/>
                <w:shd w:val="clear" w:color="auto" w:fill="FFFFFF" w:themeFill="background1"/>
                <w:lang w:eastAsia="ko-KR"/>
              </w:rPr>
              <w:tab/>
            </w:r>
            <w:r w:rsidRPr="00754FA6">
              <w:rPr>
                <w:shd w:val="clear" w:color="auto" w:fill="FFFFFF" w:themeFill="background1"/>
              </w:rPr>
              <w:t>Study whether and how to support and/or enhance the essential/regulatory services (i.e. voice, Messaging, location services, Emergency services, MPS, Mission Critical services, PWS) in 6G.</w:t>
            </w:r>
          </w:p>
        </w:tc>
      </w:tr>
    </w:tbl>
    <w:p w14:paraId="5ECA802C" w14:textId="77777777" w:rsidR="00072F8D" w:rsidRPr="00072F8D" w:rsidRDefault="00072F8D" w:rsidP="007F73C9">
      <w:pPr>
        <w:rPr>
          <w:rFonts w:eastAsia="맑은 고딕"/>
          <w:lang w:eastAsia="ko-KR"/>
        </w:rPr>
      </w:pPr>
    </w:p>
    <w:p w14:paraId="54A7748E" w14:textId="5669A7C5" w:rsidR="00365BAB" w:rsidRPr="009E622D" w:rsidRDefault="007F73C9" w:rsidP="007F73C9">
      <w:pPr>
        <w:rPr>
          <w:rFonts w:eastAsia="맑은 고딕"/>
          <w:lang w:eastAsia="ko-KR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  <w:r w:rsidR="006858D4">
        <w:rPr>
          <w:rFonts w:eastAsia="맑은 고딕" w:hint="eastAsia"/>
          <w:lang w:eastAsia="ko-KR"/>
        </w:rPr>
        <w:t xml:space="preserve">6G system should be able to support </w:t>
      </w:r>
      <w:r w:rsidR="00072F8D">
        <w:rPr>
          <w:rFonts w:eastAsia="맑은 고딕" w:hint="eastAsia"/>
          <w:lang w:eastAsia="ko-KR"/>
        </w:rPr>
        <w:t>features/</w:t>
      </w:r>
      <w:r w:rsidR="006858D4">
        <w:rPr>
          <w:rFonts w:eastAsia="맑은 고딕" w:hint="eastAsia"/>
          <w:lang w:eastAsia="ko-KR"/>
        </w:rPr>
        <w:t>services provided by 5G system. Therefore, some features</w:t>
      </w:r>
      <w:r w:rsidR="00F01C0F">
        <w:rPr>
          <w:rFonts w:eastAsia="맑은 고딕" w:hint="eastAsia"/>
          <w:lang w:eastAsia="ko-KR"/>
        </w:rPr>
        <w:t>/services</w:t>
      </w:r>
      <w:r w:rsidR="006858D4">
        <w:rPr>
          <w:rFonts w:eastAsia="맑은 고딕" w:hint="eastAsia"/>
          <w:lang w:eastAsia="ko-KR"/>
        </w:rPr>
        <w:t xml:space="preserve"> of 5G system should be </w:t>
      </w:r>
      <w:r w:rsidR="006858D4">
        <w:rPr>
          <w:rFonts w:eastAsia="맑은 고딕"/>
          <w:lang w:eastAsia="ko-KR"/>
        </w:rPr>
        <w:t>adapted</w:t>
      </w:r>
      <w:r w:rsidR="006858D4">
        <w:rPr>
          <w:rFonts w:eastAsia="맑은 고딕" w:hint="eastAsia"/>
          <w:lang w:eastAsia="ko-KR"/>
        </w:rPr>
        <w:t xml:space="preserve"> to 6G system.</w:t>
      </w:r>
    </w:p>
    <w:p w14:paraId="72E5523B" w14:textId="77777777" w:rsidR="00365BAB" w:rsidRPr="007E5733" w:rsidRDefault="00365BAB" w:rsidP="007F73C9">
      <w:pPr>
        <w:rPr>
          <w:rFonts w:eastAsia="맑은 고딕"/>
          <w:lang w:eastAsia="ko-KR"/>
        </w:rPr>
      </w:pPr>
    </w:p>
    <w:p w14:paraId="6043E74C" w14:textId="00293F53" w:rsidR="00D71D93" w:rsidRDefault="007F73C9" w:rsidP="007F73C9">
      <w:pPr>
        <w:rPr>
          <w:rFonts w:eastAsia="맑은 고딕"/>
          <w:lang w:eastAsia="ko-KR"/>
        </w:rPr>
      </w:pPr>
      <w:r w:rsidRPr="008D32A7">
        <w:rPr>
          <w:b/>
          <w:bCs/>
          <w:lang w:eastAsia="zh-CN"/>
        </w:rPr>
        <w:t>Gap Analysis:</w:t>
      </w:r>
      <w:r w:rsidR="00385DC6">
        <w:rPr>
          <w:rFonts w:eastAsia="맑은 고딕" w:hint="eastAsia"/>
          <w:lang w:eastAsia="ko-KR"/>
        </w:rPr>
        <w:t xml:space="preserve"> Based on study conclusion, 6G system architecture may be different and/or updated compared to 5G system and existing features</w:t>
      </w:r>
      <w:r w:rsidR="00F01C0F">
        <w:rPr>
          <w:rFonts w:eastAsia="맑은 고딕" w:hint="eastAsia"/>
          <w:lang w:eastAsia="ko-KR"/>
        </w:rPr>
        <w:t>/services</w:t>
      </w:r>
      <w:r w:rsidR="00385DC6">
        <w:rPr>
          <w:rFonts w:eastAsia="맑은 고딕" w:hint="eastAsia"/>
          <w:lang w:eastAsia="ko-KR"/>
        </w:rPr>
        <w:t xml:space="preserve"> </w:t>
      </w:r>
      <w:r w:rsidR="000B66BF">
        <w:rPr>
          <w:rFonts w:eastAsia="맑은 고딕" w:hint="eastAsia"/>
          <w:lang w:eastAsia="ko-KR"/>
        </w:rPr>
        <w:t>supported by</w:t>
      </w:r>
      <w:r w:rsidR="00385DC6">
        <w:rPr>
          <w:rFonts w:eastAsia="맑은 고딕" w:hint="eastAsia"/>
          <w:lang w:eastAsia="ko-KR"/>
        </w:rPr>
        <w:t xml:space="preserve"> 5G system may not be </w:t>
      </w:r>
      <w:r w:rsidR="00FE1918">
        <w:rPr>
          <w:rFonts w:eastAsia="맑은 고딕" w:hint="eastAsia"/>
          <w:lang w:eastAsia="ko-KR"/>
        </w:rPr>
        <w:t>directly applied</w:t>
      </w:r>
      <w:r w:rsidR="000B66BF">
        <w:rPr>
          <w:rFonts w:eastAsia="맑은 고딕" w:hint="eastAsia"/>
          <w:lang w:eastAsia="ko-KR"/>
        </w:rPr>
        <w:t xml:space="preserve"> in 6G system</w:t>
      </w:r>
      <w:r w:rsidR="009E622D">
        <w:rPr>
          <w:rFonts w:eastAsia="맑은 고딕" w:hint="eastAsia"/>
          <w:lang w:eastAsia="ko-KR"/>
        </w:rPr>
        <w:t>.</w:t>
      </w:r>
    </w:p>
    <w:p w14:paraId="4379BBF2" w14:textId="77777777" w:rsidR="00D71D93" w:rsidRPr="00F01C0F" w:rsidRDefault="00D71D93" w:rsidP="007F73C9">
      <w:pPr>
        <w:rPr>
          <w:rFonts w:eastAsia="맑은 고딕"/>
          <w:lang w:eastAsia="ko-KR"/>
        </w:rPr>
      </w:pPr>
    </w:p>
    <w:p w14:paraId="0C42BDF7" w14:textId="6D063834" w:rsidR="000B3DD1" w:rsidRDefault="000B3DD1" w:rsidP="000B3DD1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</w:t>
      </w:r>
      <w:r w:rsidR="00E70D2C">
        <w:rPr>
          <w:rFonts w:eastAsia="맑은 고딕" w:hint="eastAsia"/>
          <w:lang w:eastAsia="ko-KR"/>
        </w:rPr>
        <w:t>T</w:t>
      </w:r>
      <w:r>
        <w:rPr>
          <w:lang w:eastAsia="zh-CN"/>
        </w:rPr>
        <w:t>his WT/KI influence</w:t>
      </w:r>
      <w:r w:rsidR="00E70D2C">
        <w:rPr>
          <w:rFonts w:eastAsia="맑은 고딕" w:hint="eastAsia"/>
          <w:lang w:eastAsia="ko-KR"/>
        </w:rPr>
        <w:t xml:space="preserve"> the following to </w:t>
      </w:r>
      <w:r w:rsidR="008E02AC">
        <w:rPr>
          <w:rFonts w:eastAsia="맑은 고딕" w:hint="eastAsia"/>
          <w:lang w:eastAsia="ko-KR"/>
        </w:rPr>
        <w:t>adapt 5G features to 6G system</w:t>
      </w:r>
      <w:r>
        <w:rPr>
          <w:lang w:eastAsia="zh-CN"/>
        </w:rPr>
        <w:t>:</w:t>
      </w:r>
    </w:p>
    <w:p w14:paraId="4867500F" w14:textId="36077A93" w:rsidR="00F01E23" w:rsidRPr="005C0441" w:rsidRDefault="00DB70BD" w:rsidP="008E02AC">
      <w:pPr>
        <w:pStyle w:val="aff0"/>
        <w:numPr>
          <w:ilvl w:val="0"/>
          <w:numId w:val="11"/>
        </w:numPr>
        <w:rPr>
          <w:lang w:eastAsia="zh-CN"/>
        </w:rPr>
      </w:pPr>
      <w:r>
        <w:rPr>
          <w:rFonts w:eastAsia="맑은 고딕" w:hint="eastAsia"/>
          <w:lang w:eastAsia="ko-KR"/>
        </w:rPr>
        <w:t>Overall system architecture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1827572A" w14:textId="3996D77C" w:rsidR="0065563F" w:rsidRDefault="0065563F" w:rsidP="0065563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 Start of 1st Change</w:t>
      </w:r>
      <w:r w:rsidR="00FB3475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FB3475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(All New Texts)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3B3C3D47" w14:textId="77777777" w:rsidR="008C2BE3" w:rsidRDefault="008C2BE3" w:rsidP="007D5496">
      <w:pPr>
        <w:rPr>
          <w:lang w:eastAsia="zh-CN"/>
        </w:rPr>
      </w:pPr>
    </w:p>
    <w:p w14:paraId="6C00FD5C" w14:textId="30EB7E6A" w:rsidR="00271A68" w:rsidRPr="005779F8" w:rsidRDefault="00271A68" w:rsidP="00271A68">
      <w:pPr>
        <w:pStyle w:val="2"/>
        <w:rPr>
          <w:rFonts w:eastAsia="맑은 고딕"/>
          <w:lang w:eastAsia="ko-KR"/>
        </w:rPr>
      </w:pPr>
      <w:bookmarkStart w:id="1" w:name="_Toc204948605"/>
      <w:bookmarkStart w:id="2" w:name="_Toc204948732"/>
      <w:bookmarkStart w:id="3" w:name="OLE_LINK12"/>
      <w:bookmarkStart w:id="4" w:name="OLE_LINK13"/>
      <w:bookmarkEnd w:id="0"/>
      <w:r w:rsidRPr="00CF4930">
        <w:t>A.X</w:t>
      </w:r>
      <w:r w:rsidRPr="00CF4930">
        <w:tab/>
        <w:t xml:space="preserve">Work Task </w:t>
      </w:r>
      <w:bookmarkEnd w:id="1"/>
      <w:bookmarkEnd w:id="2"/>
      <w:r>
        <w:rPr>
          <w:rFonts w:eastAsia="맑은 고딕" w:hint="eastAsia"/>
          <w:lang w:eastAsia="ko-KR"/>
        </w:rPr>
        <w:t>1.4</w:t>
      </w:r>
    </w:p>
    <w:bookmarkEnd w:id="3"/>
    <w:bookmarkEnd w:id="4"/>
    <w:p w14:paraId="21C4805D" w14:textId="36EB4B5C" w:rsidR="00D66414" w:rsidRDefault="00D66414" w:rsidP="00BF6C37">
      <w:pPr>
        <w:rPr>
          <w:rFonts w:eastAsia="맑은 고딕"/>
          <w:lang w:val="en-US" w:eastAsia="ko-KR"/>
        </w:rPr>
      </w:pPr>
      <w:r w:rsidRPr="00703B0B">
        <w:rPr>
          <w:b/>
          <w:shd w:val="clear" w:color="auto" w:fill="FFFFFF" w:themeFill="background1"/>
        </w:rPr>
        <w:t>WT#</w:t>
      </w:r>
      <w:r>
        <w:rPr>
          <w:rFonts w:eastAsia="맑은 고딕" w:hint="eastAsia"/>
          <w:b/>
          <w:shd w:val="clear" w:color="auto" w:fill="FFFFFF" w:themeFill="background1"/>
          <w:lang w:eastAsia="ko-KR"/>
        </w:rPr>
        <w:t>1.4</w:t>
      </w:r>
      <w:r>
        <w:rPr>
          <w:rFonts w:eastAsia="맑은 고딕"/>
          <w:b/>
          <w:shd w:val="clear" w:color="auto" w:fill="FFFFFF" w:themeFill="background1"/>
          <w:lang w:eastAsia="ko-KR"/>
        </w:rPr>
        <w:tab/>
      </w:r>
      <w:r w:rsidRPr="00754FA6">
        <w:rPr>
          <w:shd w:val="clear" w:color="auto" w:fill="FFFFFF" w:themeFill="background1"/>
        </w:rPr>
        <w:t xml:space="preserve">Study whether and how to support and/or enhance the essential/regulatory services (i.e. voice, Messaging, location services, Emergency services, MPS, Mission Critical services, PWS) </w:t>
      </w:r>
      <w:r>
        <w:rPr>
          <w:rFonts w:eastAsia="맑은 고딕" w:hint="eastAsia"/>
          <w:shd w:val="clear" w:color="auto" w:fill="FFFFFF" w:themeFill="background1"/>
          <w:lang w:eastAsia="ko-KR"/>
        </w:rPr>
        <w:t xml:space="preserve">and 5G features </w:t>
      </w:r>
      <w:r w:rsidRPr="00754FA6">
        <w:rPr>
          <w:shd w:val="clear" w:color="auto" w:fill="FFFFFF" w:themeFill="background1"/>
        </w:rPr>
        <w:t>in 6G</w:t>
      </w:r>
      <w:r w:rsidR="007676D6">
        <w:rPr>
          <w:rFonts w:eastAsia="맑은 고딕" w:hint="eastAsia"/>
          <w:shd w:val="clear" w:color="auto" w:fill="FFFFFF" w:themeFill="background1"/>
          <w:lang w:eastAsia="ko-KR"/>
        </w:rPr>
        <w:t xml:space="preserve"> system</w:t>
      </w:r>
      <w:r w:rsidRPr="00754FA6">
        <w:rPr>
          <w:shd w:val="clear" w:color="auto" w:fill="FFFFFF" w:themeFill="background1"/>
        </w:rPr>
        <w:t>.</w:t>
      </w:r>
    </w:p>
    <w:p w14:paraId="4D567025" w14:textId="77777777" w:rsidR="00FD6821" w:rsidRDefault="00FD6821" w:rsidP="003835C7">
      <w:pPr>
        <w:pStyle w:val="B1"/>
        <w:ind w:left="0" w:firstLine="0"/>
        <w:rPr>
          <w:lang w:val="en-US" w:eastAsia="zh-CN"/>
        </w:rPr>
      </w:pPr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42C8442D" w14:textId="6A9D57DB" w:rsidR="0065563F" w:rsidRDefault="0065563F" w:rsidP="0065563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Start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2nd 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FB3475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FB3475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(All New Texts)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7EBF09BC" w:rsidR="00C65856" w:rsidRPr="004C316C" w:rsidRDefault="00DC68C0" w:rsidP="00271A68">
      <w:pPr>
        <w:pStyle w:val="2"/>
        <w:rPr>
          <w:rFonts w:cs="Arial"/>
          <w:szCs w:val="18"/>
          <w:lang w:eastAsia="ko-KR"/>
        </w:rPr>
      </w:pPr>
      <w:r>
        <w:rPr>
          <w:rFonts w:cs="Arial"/>
          <w:szCs w:val="18"/>
        </w:rPr>
        <w:t>5</w:t>
      </w:r>
      <w:r w:rsidR="00F37FFE">
        <w:rPr>
          <w:rFonts w:cs="Arial"/>
          <w:szCs w:val="18"/>
        </w:rPr>
        <w:t>.X</w:t>
      </w:r>
      <w:r w:rsidR="00271A68">
        <w:rPr>
          <w:rFonts w:eastAsia="맑은 고딕" w:cs="Arial"/>
          <w:szCs w:val="18"/>
          <w:lang w:eastAsia="ko-KR"/>
        </w:rPr>
        <w:tab/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D82F4B">
        <w:rPr>
          <w:rFonts w:hint="eastAsia"/>
          <w:lang w:eastAsia="ko-KR"/>
        </w:rPr>
        <w:t xml:space="preserve">Adaptation </w:t>
      </w:r>
      <w:r w:rsidR="00584212">
        <w:rPr>
          <w:rFonts w:hint="eastAsia"/>
          <w:lang w:eastAsia="ko-KR"/>
        </w:rPr>
        <w:t xml:space="preserve">of </w:t>
      </w:r>
      <w:r w:rsidR="00D82F4B">
        <w:rPr>
          <w:rFonts w:hint="eastAsia"/>
          <w:lang w:eastAsia="ko-KR"/>
        </w:rPr>
        <w:t xml:space="preserve">5G </w:t>
      </w:r>
      <w:r w:rsidR="00B96434">
        <w:rPr>
          <w:rFonts w:hint="eastAsia"/>
          <w:lang w:eastAsia="ko-KR"/>
        </w:rPr>
        <w:t>services</w:t>
      </w:r>
      <w:r w:rsidR="00400172">
        <w:rPr>
          <w:rFonts w:hint="eastAsia"/>
          <w:lang w:eastAsia="ko-KR"/>
        </w:rPr>
        <w:t xml:space="preserve"> and </w:t>
      </w:r>
      <w:r w:rsidR="00B96434">
        <w:rPr>
          <w:rFonts w:hint="eastAsia"/>
          <w:lang w:eastAsia="ko-KR"/>
        </w:rPr>
        <w:t xml:space="preserve">features </w:t>
      </w:r>
      <w:r w:rsidR="00D82F4B">
        <w:rPr>
          <w:rFonts w:hint="eastAsia"/>
          <w:lang w:eastAsia="ko-KR"/>
        </w:rPr>
        <w:t>to 6G system</w:t>
      </w:r>
    </w:p>
    <w:p w14:paraId="52A97F78" w14:textId="1A9193FC" w:rsidR="00043279" w:rsidRDefault="00AD5D05" w:rsidP="003835C7">
      <w:pPr>
        <w:pStyle w:val="B1"/>
        <w:ind w:left="0" w:firstLine="0"/>
        <w:rPr>
          <w:rFonts w:eastAsia="맑은 고딕"/>
          <w:lang w:eastAsia="ko-KR"/>
        </w:rPr>
      </w:pPr>
      <w:r w:rsidRPr="00AD5D05">
        <w:rPr>
          <w:rFonts w:eastAsia="맑은 고딕"/>
          <w:lang w:eastAsia="ko-KR"/>
        </w:rPr>
        <w:t>This key issue stud</w:t>
      </w:r>
      <w:r>
        <w:rPr>
          <w:rFonts w:eastAsia="맑은 고딕" w:hint="eastAsia"/>
          <w:lang w:eastAsia="ko-KR"/>
        </w:rPr>
        <w:t>ies</w:t>
      </w:r>
      <w:r w:rsidRPr="00AD5D05">
        <w:rPr>
          <w:rFonts w:eastAsia="맑은 고딕"/>
          <w:lang w:eastAsia="ko-KR"/>
        </w:rPr>
        <w:t xml:space="preserve"> </w:t>
      </w:r>
      <w:r w:rsidR="00681518">
        <w:rPr>
          <w:rFonts w:eastAsia="맑은 고딕" w:hint="eastAsia"/>
          <w:lang w:eastAsia="ko-KR"/>
        </w:rPr>
        <w:t xml:space="preserve">whether and how to adapt existing 5G </w:t>
      </w:r>
      <w:r w:rsidR="00B96434">
        <w:rPr>
          <w:rFonts w:eastAsia="맑은 고딕" w:hint="eastAsia"/>
          <w:lang w:eastAsia="ko-KR"/>
        </w:rPr>
        <w:t xml:space="preserve">services and </w:t>
      </w:r>
      <w:r w:rsidR="00681518">
        <w:rPr>
          <w:rFonts w:eastAsia="맑은 고딕" w:hint="eastAsia"/>
          <w:lang w:eastAsia="ko-KR"/>
        </w:rPr>
        <w:t>features</w:t>
      </w:r>
      <w:r w:rsidR="00B96434">
        <w:rPr>
          <w:rFonts w:eastAsia="맑은 고딕" w:hint="eastAsia"/>
          <w:lang w:eastAsia="ko-KR"/>
        </w:rPr>
        <w:t xml:space="preserve"> </w:t>
      </w:r>
      <w:r w:rsidR="00681518">
        <w:rPr>
          <w:rFonts w:eastAsia="맑은 고딕" w:hint="eastAsia"/>
          <w:lang w:eastAsia="ko-KR"/>
        </w:rPr>
        <w:t>to 6G system</w:t>
      </w:r>
      <w:r w:rsidRPr="00AD5D05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 xml:space="preserve"> Specifically, t</w:t>
      </w:r>
      <w:r w:rsidR="00043279">
        <w:rPr>
          <w:rFonts w:eastAsia="맑은 고딕" w:hint="eastAsia"/>
          <w:lang w:eastAsia="ko-KR"/>
        </w:rPr>
        <w:t>his Key Issue studies:</w:t>
      </w:r>
    </w:p>
    <w:p w14:paraId="0121866B" w14:textId="7648019E" w:rsidR="00B96434" w:rsidRDefault="00B96434" w:rsidP="00B96434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How to support and/or adapt e</w:t>
      </w:r>
      <w:r w:rsidRPr="007E7438">
        <w:rPr>
          <w:rFonts w:eastAsia="맑은 고딕"/>
          <w:lang w:eastAsia="ko-KR"/>
        </w:rPr>
        <w:t>ssential/regulatory</w:t>
      </w:r>
      <w:r>
        <w:rPr>
          <w:rFonts w:eastAsia="맑은 고딕" w:hint="eastAsia"/>
          <w:lang w:eastAsia="ko-KR"/>
        </w:rPr>
        <w:t xml:space="preserve"> 5G services (i.e. Voice, Messaging, Location, Emergency, MPS, MCS, PWS) </w:t>
      </w:r>
      <w:r w:rsidR="00343C76">
        <w:rPr>
          <w:rFonts w:eastAsia="맑은 고딕" w:hint="eastAsia"/>
          <w:lang w:eastAsia="ko-KR"/>
        </w:rPr>
        <w:t>in</w:t>
      </w:r>
      <w:r>
        <w:rPr>
          <w:rFonts w:eastAsia="맑은 고딕" w:hint="eastAsia"/>
          <w:lang w:eastAsia="ko-KR"/>
        </w:rPr>
        <w:t xml:space="preserve"> 6G</w:t>
      </w:r>
      <w:r w:rsidR="006B2F2B">
        <w:rPr>
          <w:rFonts w:eastAsia="맑은 고딕" w:hint="eastAsia"/>
          <w:lang w:eastAsia="ko-KR"/>
        </w:rPr>
        <w:t xml:space="preserve"> system</w:t>
      </w:r>
      <w:r>
        <w:rPr>
          <w:rFonts w:eastAsia="맑은 고딕" w:hint="eastAsia"/>
          <w:lang w:eastAsia="ko-KR"/>
        </w:rPr>
        <w:t>.</w:t>
      </w:r>
    </w:p>
    <w:p w14:paraId="236D5647" w14:textId="3C93BB79" w:rsidR="000F521E" w:rsidRDefault="0018495E" w:rsidP="0018495E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D0589E">
        <w:rPr>
          <w:rFonts w:eastAsia="맑은 고딕" w:hint="eastAsia"/>
          <w:lang w:eastAsia="ko-KR"/>
        </w:rPr>
        <w:t xml:space="preserve">identify </w:t>
      </w:r>
      <w:r w:rsidR="00681518">
        <w:rPr>
          <w:rFonts w:eastAsia="맑은 고딕" w:hint="eastAsia"/>
          <w:lang w:eastAsia="ko-KR"/>
        </w:rPr>
        <w:t>which 5G features need to be supported</w:t>
      </w:r>
      <w:r w:rsidR="007E7438">
        <w:rPr>
          <w:rFonts w:eastAsia="맑은 고딕" w:hint="eastAsia"/>
          <w:lang w:eastAsia="ko-KR"/>
        </w:rPr>
        <w:t xml:space="preserve"> and/or adapted</w:t>
      </w:r>
      <w:r w:rsidR="00681518">
        <w:rPr>
          <w:rFonts w:eastAsia="맑은 고딕" w:hint="eastAsia"/>
          <w:lang w:eastAsia="ko-KR"/>
        </w:rPr>
        <w:t xml:space="preserve"> in 6G</w:t>
      </w:r>
      <w:r w:rsidR="006B2F2B">
        <w:rPr>
          <w:rFonts w:eastAsia="맑은 고딕" w:hint="eastAsia"/>
          <w:lang w:eastAsia="ko-KR"/>
        </w:rPr>
        <w:t xml:space="preserve"> system</w:t>
      </w:r>
    </w:p>
    <w:p w14:paraId="0C72A9EF" w14:textId="13712B99" w:rsidR="00761816" w:rsidRDefault="00761816" w:rsidP="00F5752F">
      <w:pPr>
        <w:pStyle w:val="B1"/>
        <w:rPr>
          <w:rFonts w:eastAsia="맑은 고딕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597A19">
        <w:rPr>
          <w:rFonts w:eastAsia="맑은 고딕" w:hint="eastAsia"/>
          <w:lang w:eastAsia="ko-KR"/>
        </w:rPr>
        <w:t>H</w:t>
      </w:r>
      <w:r w:rsidR="00681518">
        <w:rPr>
          <w:rFonts w:eastAsia="맑은 고딕" w:hint="eastAsia"/>
          <w:lang w:eastAsia="ko-KR"/>
        </w:rPr>
        <w:t xml:space="preserve">ow to </w:t>
      </w:r>
      <w:r w:rsidR="00071D7B">
        <w:rPr>
          <w:rFonts w:eastAsia="맑은 고딕" w:hint="eastAsia"/>
          <w:lang w:eastAsia="ko-KR"/>
        </w:rPr>
        <w:t>adapt</w:t>
      </w:r>
      <w:r w:rsidR="00681518">
        <w:rPr>
          <w:rFonts w:eastAsia="맑은 고딕" w:hint="eastAsia"/>
          <w:lang w:eastAsia="ko-KR"/>
        </w:rPr>
        <w:t xml:space="preserve"> identified 5G features to 6G</w:t>
      </w:r>
      <w:r w:rsidR="006B2F2B">
        <w:rPr>
          <w:rFonts w:eastAsia="맑은 고딕" w:hint="eastAsia"/>
          <w:lang w:eastAsia="ko-KR"/>
        </w:rPr>
        <w:t xml:space="preserve"> system</w:t>
      </w:r>
      <w:r w:rsidR="00ED2E93">
        <w:rPr>
          <w:rFonts w:eastAsia="맑은 고딕" w:hint="eastAsia"/>
          <w:lang w:eastAsia="ko-KR"/>
        </w:rPr>
        <w:t>.</w:t>
      </w:r>
    </w:p>
    <w:p w14:paraId="58E2DCA5" w14:textId="77777777" w:rsidR="004E1494" w:rsidRDefault="004E1494" w:rsidP="004E1494">
      <w:pPr>
        <w:rPr>
          <w:rFonts w:eastAsia="맑은 고딕"/>
          <w:lang w:eastAsia="ko-KR"/>
        </w:rPr>
      </w:pPr>
    </w:p>
    <w:p w14:paraId="11961630" w14:textId="77777777" w:rsidR="004E1494" w:rsidRPr="004E1494" w:rsidRDefault="004E1494" w:rsidP="004E1494">
      <w:pPr>
        <w:rPr>
          <w:rFonts w:eastAsia="맑은 고딕"/>
          <w:lang w:eastAsia="ko-KR"/>
        </w:rPr>
      </w:pPr>
    </w:p>
    <w:p w14:paraId="5B7FE347" w14:textId="77777777" w:rsidR="0065563F" w:rsidRPr="00E80AE4" w:rsidRDefault="0065563F" w:rsidP="0065563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E9BFF" w14:textId="77777777" w:rsidR="00AF120C" w:rsidRDefault="00AF120C">
      <w:r>
        <w:separator/>
      </w:r>
    </w:p>
  </w:endnote>
  <w:endnote w:type="continuationSeparator" w:id="0">
    <w:p w14:paraId="090CEC0F" w14:textId="77777777" w:rsidR="00AF120C" w:rsidRDefault="00AF120C">
      <w:r>
        <w:continuationSeparator/>
      </w:r>
    </w:p>
  </w:endnote>
  <w:endnote w:type="continuationNotice" w:id="1">
    <w:p w14:paraId="60E8C2E4" w14:textId="77777777" w:rsidR="00AF120C" w:rsidRDefault="00AF12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9CBE4" w14:textId="77777777" w:rsidR="00AF120C" w:rsidRDefault="00AF120C">
      <w:r>
        <w:separator/>
      </w:r>
    </w:p>
  </w:footnote>
  <w:footnote w:type="continuationSeparator" w:id="0">
    <w:p w14:paraId="1B2D1A50" w14:textId="77777777" w:rsidR="00AF120C" w:rsidRDefault="00AF120C">
      <w:r>
        <w:continuationSeparator/>
      </w:r>
    </w:p>
  </w:footnote>
  <w:footnote w:type="continuationNotice" w:id="1">
    <w:p w14:paraId="28B1D8D4" w14:textId="77777777" w:rsidR="00AF120C" w:rsidRDefault="00AF12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D8B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0495"/>
    <w:rsid w:val="00022509"/>
    <w:rsid w:val="0002355D"/>
    <w:rsid w:val="00023C3F"/>
    <w:rsid w:val="00023F2D"/>
    <w:rsid w:val="00024412"/>
    <w:rsid w:val="000249F4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27C3"/>
    <w:rsid w:val="00043279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1D7B"/>
    <w:rsid w:val="00072F2A"/>
    <w:rsid w:val="00072F8D"/>
    <w:rsid w:val="00074722"/>
    <w:rsid w:val="00075084"/>
    <w:rsid w:val="0007634E"/>
    <w:rsid w:val="000776E2"/>
    <w:rsid w:val="00077AF4"/>
    <w:rsid w:val="00077BED"/>
    <w:rsid w:val="00077F73"/>
    <w:rsid w:val="00080CB7"/>
    <w:rsid w:val="00080D1B"/>
    <w:rsid w:val="000819D8"/>
    <w:rsid w:val="00082960"/>
    <w:rsid w:val="0008417D"/>
    <w:rsid w:val="000842DF"/>
    <w:rsid w:val="00084785"/>
    <w:rsid w:val="00085894"/>
    <w:rsid w:val="00086753"/>
    <w:rsid w:val="00086E8A"/>
    <w:rsid w:val="000934A6"/>
    <w:rsid w:val="0009618B"/>
    <w:rsid w:val="000A0E35"/>
    <w:rsid w:val="000A1EDD"/>
    <w:rsid w:val="000A2307"/>
    <w:rsid w:val="000A271B"/>
    <w:rsid w:val="000A2C6C"/>
    <w:rsid w:val="000A4660"/>
    <w:rsid w:val="000A4DE0"/>
    <w:rsid w:val="000A4FA4"/>
    <w:rsid w:val="000A59D4"/>
    <w:rsid w:val="000A732A"/>
    <w:rsid w:val="000A7D46"/>
    <w:rsid w:val="000B1A8F"/>
    <w:rsid w:val="000B3DD1"/>
    <w:rsid w:val="000B420A"/>
    <w:rsid w:val="000B4C1A"/>
    <w:rsid w:val="000B4FA2"/>
    <w:rsid w:val="000B5ADE"/>
    <w:rsid w:val="000B6610"/>
    <w:rsid w:val="000B66BF"/>
    <w:rsid w:val="000C29D5"/>
    <w:rsid w:val="000C515B"/>
    <w:rsid w:val="000C5B4D"/>
    <w:rsid w:val="000C74B0"/>
    <w:rsid w:val="000C7697"/>
    <w:rsid w:val="000D0154"/>
    <w:rsid w:val="000D0BB3"/>
    <w:rsid w:val="000D1B5B"/>
    <w:rsid w:val="000D29B2"/>
    <w:rsid w:val="000E1E2C"/>
    <w:rsid w:val="000E2A62"/>
    <w:rsid w:val="000E672B"/>
    <w:rsid w:val="000E7472"/>
    <w:rsid w:val="000F2D3B"/>
    <w:rsid w:val="000F32E2"/>
    <w:rsid w:val="000F3EE1"/>
    <w:rsid w:val="000F417A"/>
    <w:rsid w:val="000F48B5"/>
    <w:rsid w:val="000F521E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477"/>
    <w:rsid w:val="00114747"/>
    <w:rsid w:val="001149F0"/>
    <w:rsid w:val="00116581"/>
    <w:rsid w:val="00116730"/>
    <w:rsid w:val="00116B49"/>
    <w:rsid w:val="0011734B"/>
    <w:rsid w:val="00117A31"/>
    <w:rsid w:val="00117E65"/>
    <w:rsid w:val="00120FB3"/>
    <w:rsid w:val="00121A9E"/>
    <w:rsid w:val="0012277B"/>
    <w:rsid w:val="00122DDD"/>
    <w:rsid w:val="0012465D"/>
    <w:rsid w:val="00124AAE"/>
    <w:rsid w:val="0012645A"/>
    <w:rsid w:val="00126663"/>
    <w:rsid w:val="001309EE"/>
    <w:rsid w:val="00135FE7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A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75B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95E"/>
    <w:rsid w:val="00184B6F"/>
    <w:rsid w:val="001861E5"/>
    <w:rsid w:val="001903B6"/>
    <w:rsid w:val="001908F3"/>
    <w:rsid w:val="00191005"/>
    <w:rsid w:val="00192307"/>
    <w:rsid w:val="001928BF"/>
    <w:rsid w:val="0019614B"/>
    <w:rsid w:val="0019738C"/>
    <w:rsid w:val="00197BA0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6B11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438F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73E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4511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7FF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480A"/>
    <w:rsid w:val="00264CD6"/>
    <w:rsid w:val="00266700"/>
    <w:rsid w:val="00267E46"/>
    <w:rsid w:val="00270087"/>
    <w:rsid w:val="002717FD"/>
    <w:rsid w:val="00271A68"/>
    <w:rsid w:val="0027208E"/>
    <w:rsid w:val="00272F7A"/>
    <w:rsid w:val="00273419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37E4"/>
    <w:rsid w:val="0029612E"/>
    <w:rsid w:val="002A040B"/>
    <w:rsid w:val="002A04AD"/>
    <w:rsid w:val="002A1857"/>
    <w:rsid w:val="002A1938"/>
    <w:rsid w:val="002A1E80"/>
    <w:rsid w:val="002A2416"/>
    <w:rsid w:val="002A2598"/>
    <w:rsid w:val="002A3A28"/>
    <w:rsid w:val="002A62CC"/>
    <w:rsid w:val="002A76B1"/>
    <w:rsid w:val="002A7C5C"/>
    <w:rsid w:val="002B0455"/>
    <w:rsid w:val="002B087E"/>
    <w:rsid w:val="002B6D83"/>
    <w:rsid w:val="002B72FE"/>
    <w:rsid w:val="002C063D"/>
    <w:rsid w:val="002C0EDB"/>
    <w:rsid w:val="002C4EE3"/>
    <w:rsid w:val="002C6132"/>
    <w:rsid w:val="002C653A"/>
    <w:rsid w:val="002C67AD"/>
    <w:rsid w:val="002C7F38"/>
    <w:rsid w:val="002D1FA7"/>
    <w:rsid w:val="002D5495"/>
    <w:rsid w:val="002D620C"/>
    <w:rsid w:val="002E1533"/>
    <w:rsid w:val="002E3543"/>
    <w:rsid w:val="002E429F"/>
    <w:rsid w:val="002E5520"/>
    <w:rsid w:val="002E5B2D"/>
    <w:rsid w:val="002E5C88"/>
    <w:rsid w:val="002E5EBF"/>
    <w:rsid w:val="002E666E"/>
    <w:rsid w:val="002E6711"/>
    <w:rsid w:val="002E79AC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1DD"/>
    <w:rsid w:val="00317380"/>
    <w:rsid w:val="00317881"/>
    <w:rsid w:val="00321434"/>
    <w:rsid w:val="00323645"/>
    <w:rsid w:val="00323727"/>
    <w:rsid w:val="0032400C"/>
    <w:rsid w:val="00326B68"/>
    <w:rsid w:val="00327E69"/>
    <w:rsid w:val="0033122F"/>
    <w:rsid w:val="0033415E"/>
    <w:rsid w:val="003342A4"/>
    <w:rsid w:val="00334E4F"/>
    <w:rsid w:val="003366BD"/>
    <w:rsid w:val="003410E4"/>
    <w:rsid w:val="003419FB"/>
    <w:rsid w:val="00342321"/>
    <w:rsid w:val="0034298A"/>
    <w:rsid w:val="00343C76"/>
    <w:rsid w:val="0034453A"/>
    <w:rsid w:val="00345223"/>
    <w:rsid w:val="003456E2"/>
    <w:rsid w:val="00345E2C"/>
    <w:rsid w:val="00346350"/>
    <w:rsid w:val="003473AB"/>
    <w:rsid w:val="0034742E"/>
    <w:rsid w:val="00347BCA"/>
    <w:rsid w:val="0035122B"/>
    <w:rsid w:val="003513C0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5BAB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774F3"/>
    <w:rsid w:val="00380AF7"/>
    <w:rsid w:val="00380BC6"/>
    <w:rsid w:val="00381DB1"/>
    <w:rsid w:val="003835C7"/>
    <w:rsid w:val="0038366A"/>
    <w:rsid w:val="00383E4D"/>
    <w:rsid w:val="00385DC6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2C7A"/>
    <w:rsid w:val="003B569E"/>
    <w:rsid w:val="003B6840"/>
    <w:rsid w:val="003B7DE5"/>
    <w:rsid w:val="003C122B"/>
    <w:rsid w:val="003C168A"/>
    <w:rsid w:val="003C1F68"/>
    <w:rsid w:val="003C5A97"/>
    <w:rsid w:val="003C77E5"/>
    <w:rsid w:val="003C7A04"/>
    <w:rsid w:val="003D04D1"/>
    <w:rsid w:val="003D0531"/>
    <w:rsid w:val="003D184E"/>
    <w:rsid w:val="003D18E6"/>
    <w:rsid w:val="003D1FF4"/>
    <w:rsid w:val="003D49EA"/>
    <w:rsid w:val="003D4EC8"/>
    <w:rsid w:val="003D517F"/>
    <w:rsid w:val="003D55C8"/>
    <w:rsid w:val="003D58A8"/>
    <w:rsid w:val="003D5D57"/>
    <w:rsid w:val="003D6AB6"/>
    <w:rsid w:val="003D78A3"/>
    <w:rsid w:val="003E26F2"/>
    <w:rsid w:val="003E3337"/>
    <w:rsid w:val="003E3EF2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0172"/>
    <w:rsid w:val="00401B3A"/>
    <w:rsid w:val="00402768"/>
    <w:rsid w:val="004038BD"/>
    <w:rsid w:val="00403D98"/>
    <w:rsid w:val="004057EF"/>
    <w:rsid w:val="0040595A"/>
    <w:rsid w:val="00405BF2"/>
    <w:rsid w:val="0040686D"/>
    <w:rsid w:val="00406E11"/>
    <w:rsid w:val="00406F5B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02F1"/>
    <w:rsid w:val="00433519"/>
    <w:rsid w:val="00433A23"/>
    <w:rsid w:val="00433D5C"/>
    <w:rsid w:val="00434FB3"/>
    <w:rsid w:val="004357D2"/>
    <w:rsid w:val="00437870"/>
    <w:rsid w:val="00440414"/>
    <w:rsid w:val="0044056D"/>
    <w:rsid w:val="00444829"/>
    <w:rsid w:val="00444B61"/>
    <w:rsid w:val="00444E83"/>
    <w:rsid w:val="00444FEA"/>
    <w:rsid w:val="004459B0"/>
    <w:rsid w:val="00446F0B"/>
    <w:rsid w:val="00450642"/>
    <w:rsid w:val="00450AE7"/>
    <w:rsid w:val="00454D73"/>
    <w:rsid w:val="004558E9"/>
    <w:rsid w:val="0045777E"/>
    <w:rsid w:val="00457C1A"/>
    <w:rsid w:val="00460744"/>
    <w:rsid w:val="00460926"/>
    <w:rsid w:val="004610FD"/>
    <w:rsid w:val="00470323"/>
    <w:rsid w:val="0047077D"/>
    <w:rsid w:val="00471192"/>
    <w:rsid w:val="0047243B"/>
    <w:rsid w:val="00473EA7"/>
    <w:rsid w:val="004748E0"/>
    <w:rsid w:val="004760C0"/>
    <w:rsid w:val="00481F40"/>
    <w:rsid w:val="00481FB2"/>
    <w:rsid w:val="0048258B"/>
    <w:rsid w:val="00482A11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E3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0913"/>
    <w:rsid w:val="004C316C"/>
    <w:rsid w:val="004C31D2"/>
    <w:rsid w:val="004C4BCA"/>
    <w:rsid w:val="004C4CAD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494"/>
    <w:rsid w:val="004E1740"/>
    <w:rsid w:val="004E2CD8"/>
    <w:rsid w:val="004E3240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6787"/>
    <w:rsid w:val="00520259"/>
    <w:rsid w:val="005202A6"/>
    <w:rsid w:val="00521131"/>
    <w:rsid w:val="00522116"/>
    <w:rsid w:val="00523A3F"/>
    <w:rsid w:val="0052469E"/>
    <w:rsid w:val="00525CA7"/>
    <w:rsid w:val="00527C0B"/>
    <w:rsid w:val="0053191D"/>
    <w:rsid w:val="00531D98"/>
    <w:rsid w:val="00533BFF"/>
    <w:rsid w:val="0053586B"/>
    <w:rsid w:val="00540CAC"/>
    <w:rsid w:val="005410F6"/>
    <w:rsid w:val="0054130E"/>
    <w:rsid w:val="0054191D"/>
    <w:rsid w:val="00544883"/>
    <w:rsid w:val="00544909"/>
    <w:rsid w:val="005449C0"/>
    <w:rsid w:val="005469B9"/>
    <w:rsid w:val="005501BE"/>
    <w:rsid w:val="005512BC"/>
    <w:rsid w:val="00553840"/>
    <w:rsid w:val="00556467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273"/>
    <w:rsid w:val="00563967"/>
    <w:rsid w:val="00565DCE"/>
    <w:rsid w:val="00570B0A"/>
    <w:rsid w:val="00570F3F"/>
    <w:rsid w:val="00571C6F"/>
    <w:rsid w:val="00572622"/>
    <w:rsid w:val="005729C4"/>
    <w:rsid w:val="005735A5"/>
    <w:rsid w:val="00573611"/>
    <w:rsid w:val="00573E7B"/>
    <w:rsid w:val="00574468"/>
    <w:rsid w:val="00574CB3"/>
    <w:rsid w:val="0057512B"/>
    <w:rsid w:val="00575AA2"/>
    <w:rsid w:val="00575B6C"/>
    <w:rsid w:val="005761D3"/>
    <w:rsid w:val="0058148C"/>
    <w:rsid w:val="0058392E"/>
    <w:rsid w:val="0058398B"/>
    <w:rsid w:val="00583DEC"/>
    <w:rsid w:val="00584212"/>
    <w:rsid w:val="00584C1B"/>
    <w:rsid w:val="0058696E"/>
    <w:rsid w:val="00590B1E"/>
    <w:rsid w:val="00590DD7"/>
    <w:rsid w:val="00590FF5"/>
    <w:rsid w:val="00591415"/>
    <w:rsid w:val="005921A8"/>
    <w:rsid w:val="0059227B"/>
    <w:rsid w:val="00594BE3"/>
    <w:rsid w:val="00597A19"/>
    <w:rsid w:val="005A10A2"/>
    <w:rsid w:val="005A44A8"/>
    <w:rsid w:val="005A65B3"/>
    <w:rsid w:val="005A70F1"/>
    <w:rsid w:val="005B0966"/>
    <w:rsid w:val="005B1299"/>
    <w:rsid w:val="005B15AB"/>
    <w:rsid w:val="005B21AB"/>
    <w:rsid w:val="005B37DA"/>
    <w:rsid w:val="005B38C0"/>
    <w:rsid w:val="005B3F34"/>
    <w:rsid w:val="005B5CFC"/>
    <w:rsid w:val="005B795D"/>
    <w:rsid w:val="005C00CA"/>
    <w:rsid w:val="005C0265"/>
    <w:rsid w:val="005C0441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3D1D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02F1"/>
    <w:rsid w:val="00602200"/>
    <w:rsid w:val="006046F1"/>
    <w:rsid w:val="00604AC5"/>
    <w:rsid w:val="00606E7E"/>
    <w:rsid w:val="00607740"/>
    <w:rsid w:val="00610508"/>
    <w:rsid w:val="00610963"/>
    <w:rsid w:val="00610D48"/>
    <w:rsid w:val="006110F0"/>
    <w:rsid w:val="0061334D"/>
    <w:rsid w:val="00613820"/>
    <w:rsid w:val="00615A24"/>
    <w:rsid w:val="00620307"/>
    <w:rsid w:val="00622ED9"/>
    <w:rsid w:val="00623803"/>
    <w:rsid w:val="00626099"/>
    <w:rsid w:val="006272F7"/>
    <w:rsid w:val="00627BCA"/>
    <w:rsid w:val="00631558"/>
    <w:rsid w:val="00633631"/>
    <w:rsid w:val="006336A0"/>
    <w:rsid w:val="00634646"/>
    <w:rsid w:val="006368F6"/>
    <w:rsid w:val="00636BC5"/>
    <w:rsid w:val="00637D04"/>
    <w:rsid w:val="006405E8"/>
    <w:rsid w:val="006406AA"/>
    <w:rsid w:val="006406B1"/>
    <w:rsid w:val="0064207C"/>
    <w:rsid w:val="00642467"/>
    <w:rsid w:val="006434AF"/>
    <w:rsid w:val="00645C90"/>
    <w:rsid w:val="00647EBB"/>
    <w:rsid w:val="00651540"/>
    <w:rsid w:val="00651D78"/>
    <w:rsid w:val="00652248"/>
    <w:rsid w:val="006545A6"/>
    <w:rsid w:val="006546AF"/>
    <w:rsid w:val="006555B6"/>
    <w:rsid w:val="0065560C"/>
    <w:rsid w:val="0065563F"/>
    <w:rsid w:val="0065717A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6DA0"/>
    <w:rsid w:val="0067706A"/>
    <w:rsid w:val="00681051"/>
    <w:rsid w:val="00681513"/>
    <w:rsid w:val="00681518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8D4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2F2B"/>
    <w:rsid w:val="006B57AB"/>
    <w:rsid w:val="006B5DBA"/>
    <w:rsid w:val="006B66E4"/>
    <w:rsid w:val="006B795D"/>
    <w:rsid w:val="006C09F0"/>
    <w:rsid w:val="006C2449"/>
    <w:rsid w:val="006C47EF"/>
    <w:rsid w:val="006C4B22"/>
    <w:rsid w:val="006C51AF"/>
    <w:rsid w:val="006C6555"/>
    <w:rsid w:val="006C77B0"/>
    <w:rsid w:val="006D0773"/>
    <w:rsid w:val="006D0BAF"/>
    <w:rsid w:val="006D11AE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5455"/>
    <w:rsid w:val="006F61B2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4639"/>
    <w:rsid w:val="00715A1D"/>
    <w:rsid w:val="00716A89"/>
    <w:rsid w:val="007170E6"/>
    <w:rsid w:val="00717F3E"/>
    <w:rsid w:val="007206ED"/>
    <w:rsid w:val="00720777"/>
    <w:rsid w:val="00721BF1"/>
    <w:rsid w:val="00724B5C"/>
    <w:rsid w:val="00726297"/>
    <w:rsid w:val="00727BB6"/>
    <w:rsid w:val="00727DBA"/>
    <w:rsid w:val="0073022C"/>
    <w:rsid w:val="00730E74"/>
    <w:rsid w:val="00734765"/>
    <w:rsid w:val="00735251"/>
    <w:rsid w:val="00735EFB"/>
    <w:rsid w:val="00737023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5750"/>
    <w:rsid w:val="007563AC"/>
    <w:rsid w:val="007566F6"/>
    <w:rsid w:val="00760989"/>
    <w:rsid w:val="00760BB0"/>
    <w:rsid w:val="00761480"/>
    <w:rsid w:val="0076157A"/>
    <w:rsid w:val="00761816"/>
    <w:rsid w:val="00765C77"/>
    <w:rsid w:val="007666DA"/>
    <w:rsid w:val="007669DF"/>
    <w:rsid w:val="00766C79"/>
    <w:rsid w:val="00766D11"/>
    <w:rsid w:val="007676D6"/>
    <w:rsid w:val="00771647"/>
    <w:rsid w:val="007725A9"/>
    <w:rsid w:val="00773672"/>
    <w:rsid w:val="007740E0"/>
    <w:rsid w:val="007769F5"/>
    <w:rsid w:val="00777227"/>
    <w:rsid w:val="00777303"/>
    <w:rsid w:val="007814A6"/>
    <w:rsid w:val="007823B7"/>
    <w:rsid w:val="007827D4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5A57"/>
    <w:rsid w:val="007B137C"/>
    <w:rsid w:val="007B19EA"/>
    <w:rsid w:val="007B395A"/>
    <w:rsid w:val="007B4B7C"/>
    <w:rsid w:val="007B601E"/>
    <w:rsid w:val="007B7D58"/>
    <w:rsid w:val="007C066A"/>
    <w:rsid w:val="007C0A2D"/>
    <w:rsid w:val="007C128F"/>
    <w:rsid w:val="007C27B0"/>
    <w:rsid w:val="007C2840"/>
    <w:rsid w:val="007C2CE8"/>
    <w:rsid w:val="007C3AA9"/>
    <w:rsid w:val="007C507A"/>
    <w:rsid w:val="007C5D63"/>
    <w:rsid w:val="007D0C30"/>
    <w:rsid w:val="007D0C52"/>
    <w:rsid w:val="007D3BB8"/>
    <w:rsid w:val="007D4705"/>
    <w:rsid w:val="007D5024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733"/>
    <w:rsid w:val="007E583A"/>
    <w:rsid w:val="007E5E1B"/>
    <w:rsid w:val="007E616E"/>
    <w:rsid w:val="007E7438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8B6"/>
    <w:rsid w:val="00847B32"/>
    <w:rsid w:val="00850812"/>
    <w:rsid w:val="00851BD8"/>
    <w:rsid w:val="00854317"/>
    <w:rsid w:val="0085494D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0BB6"/>
    <w:rsid w:val="00873348"/>
    <w:rsid w:val="008734FA"/>
    <w:rsid w:val="00873574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5C21"/>
    <w:rsid w:val="00897CD2"/>
    <w:rsid w:val="008A099E"/>
    <w:rsid w:val="008A10C4"/>
    <w:rsid w:val="008A1ACC"/>
    <w:rsid w:val="008A1BD2"/>
    <w:rsid w:val="008A1D5A"/>
    <w:rsid w:val="008A2086"/>
    <w:rsid w:val="008A2C19"/>
    <w:rsid w:val="008A4616"/>
    <w:rsid w:val="008A4942"/>
    <w:rsid w:val="008A6B7D"/>
    <w:rsid w:val="008B0248"/>
    <w:rsid w:val="008B12AB"/>
    <w:rsid w:val="008B2B16"/>
    <w:rsid w:val="008B3A38"/>
    <w:rsid w:val="008B4130"/>
    <w:rsid w:val="008B4820"/>
    <w:rsid w:val="008B5F26"/>
    <w:rsid w:val="008C2BE3"/>
    <w:rsid w:val="008C4E70"/>
    <w:rsid w:val="008C71B0"/>
    <w:rsid w:val="008C7DA1"/>
    <w:rsid w:val="008D1585"/>
    <w:rsid w:val="008D1704"/>
    <w:rsid w:val="008D191D"/>
    <w:rsid w:val="008D1997"/>
    <w:rsid w:val="008D1AF7"/>
    <w:rsid w:val="008D32A7"/>
    <w:rsid w:val="008D34BC"/>
    <w:rsid w:val="008D3F9F"/>
    <w:rsid w:val="008E0264"/>
    <w:rsid w:val="008E02AC"/>
    <w:rsid w:val="008E2405"/>
    <w:rsid w:val="008E286A"/>
    <w:rsid w:val="008E48AA"/>
    <w:rsid w:val="008E5E96"/>
    <w:rsid w:val="008E7F0B"/>
    <w:rsid w:val="008F08F2"/>
    <w:rsid w:val="008F1EFB"/>
    <w:rsid w:val="008F377A"/>
    <w:rsid w:val="008F3CEC"/>
    <w:rsid w:val="008F5F33"/>
    <w:rsid w:val="008F70A7"/>
    <w:rsid w:val="008F7843"/>
    <w:rsid w:val="008F7CFC"/>
    <w:rsid w:val="009006D6"/>
    <w:rsid w:val="00900F14"/>
    <w:rsid w:val="00901D92"/>
    <w:rsid w:val="0090596D"/>
    <w:rsid w:val="00910155"/>
    <w:rsid w:val="0091046A"/>
    <w:rsid w:val="0091254F"/>
    <w:rsid w:val="009125FC"/>
    <w:rsid w:val="00912C71"/>
    <w:rsid w:val="00913DF0"/>
    <w:rsid w:val="00913E68"/>
    <w:rsid w:val="009148D9"/>
    <w:rsid w:val="009154B5"/>
    <w:rsid w:val="009164FF"/>
    <w:rsid w:val="00916500"/>
    <w:rsid w:val="009168B9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4590"/>
    <w:rsid w:val="00945176"/>
    <w:rsid w:val="009462F3"/>
    <w:rsid w:val="00947907"/>
    <w:rsid w:val="00947E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CA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EF5"/>
    <w:rsid w:val="00992312"/>
    <w:rsid w:val="00993526"/>
    <w:rsid w:val="009975DC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849"/>
    <w:rsid w:val="009B47B8"/>
    <w:rsid w:val="009B4DCD"/>
    <w:rsid w:val="009B6468"/>
    <w:rsid w:val="009B6471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622D"/>
    <w:rsid w:val="009E71C2"/>
    <w:rsid w:val="009E7EE4"/>
    <w:rsid w:val="009F17DD"/>
    <w:rsid w:val="009F2631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7E3B"/>
    <w:rsid w:val="00A12B09"/>
    <w:rsid w:val="00A12DEE"/>
    <w:rsid w:val="00A141D5"/>
    <w:rsid w:val="00A146C6"/>
    <w:rsid w:val="00A15463"/>
    <w:rsid w:val="00A1647B"/>
    <w:rsid w:val="00A17C7B"/>
    <w:rsid w:val="00A20ED6"/>
    <w:rsid w:val="00A2233D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4A6C"/>
    <w:rsid w:val="00A3562B"/>
    <w:rsid w:val="00A3760B"/>
    <w:rsid w:val="00A377E3"/>
    <w:rsid w:val="00A37D7F"/>
    <w:rsid w:val="00A40F63"/>
    <w:rsid w:val="00A4131A"/>
    <w:rsid w:val="00A4222A"/>
    <w:rsid w:val="00A42ECB"/>
    <w:rsid w:val="00A440C1"/>
    <w:rsid w:val="00A45E9F"/>
    <w:rsid w:val="00A46410"/>
    <w:rsid w:val="00A47FE6"/>
    <w:rsid w:val="00A5079E"/>
    <w:rsid w:val="00A50F1E"/>
    <w:rsid w:val="00A51B65"/>
    <w:rsid w:val="00A52322"/>
    <w:rsid w:val="00A52611"/>
    <w:rsid w:val="00A52835"/>
    <w:rsid w:val="00A57688"/>
    <w:rsid w:val="00A60E56"/>
    <w:rsid w:val="00A6159D"/>
    <w:rsid w:val="00A62644"/>
    <w:rsid w:val="00A628AC"/>
    <w:rsid w:val="00A62A85"/>
    <w:rsid w:val="00A64BC9"/>
    <w:rsid w:val="00A7281A"/>
    <w:rsid w:val="00A73848"/>
    <w:rsid w:val="00A74AFD"/>
    <w:rsid w:val="00A750BF"/>
    <w:rsid w:val="00A7692B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9F9"/>
    <w:rsid w:val="00A90F75"/>
    <w:rsid w:val="00A91996"/>
    <w:rsid w:val="00A93790"/>
    <w:rsid w:val="00A93BA0"/>
    <w:rsid w:val="00A93F29"/>
    <w:rsid w:val="00A93F41"/>
    <w:rsid w:val="00A945C0"/>
    <w:rsid w:val="00A958A8"/>
    <w:rsid w:val="00A96B03"/>
    <w:rsid w:val="00A96B6B"/>
    <w:rsid w:val="00A96D42"/>
    <w:rsid w:val="00AA0C55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07C9"/>
    <w:rsid w:val="00AC1B51"/>
    <w:rsid w:val="00AC21FA"/>
    <w:rsid w:val="00AC3ED6"/>
    <w:rsid w:val="00AC47E9"/>
    <w:rsid w:val="00AC4C17"/>
    <w:rsid w:val="00AC64F8"/>
    <w:rsid w:val="00AD1DAA"/>
    <w:rsid w:val="00AD2891"/>
    <w:rsid w:val="00AD5D05"/>
    <w:rsid w:val="00AD70C2"/>
    <w:rsid w:val="00AD71AF"/>
    <w:rsid w:val="00AE1B2B"/>
    <w:rsid w:val="00AE2601"/>
    <w:rsid w:val="00AE2EFD"/>
    <w:rsid w:val="00AE3A28"/>
    <w:rsid w:val="00AE428A"/>
    <w:rsid w:val="00AE730C"/>
    <w:rsid w:val="00AF068F"/>
    <w:rsid w:val="00AF087A"/>
    <w:rsid w:val="00AF102B"/>
    <w:rsid w:val="00AF120C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E6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1792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813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0A83"/>
    <w:rsid w:val="00B71E82"/>
    <w:rsid w:val="00B73C24"/>
    <w:rsid w:val="00B749C5"/>
    <w:rsid w:val="00B74CE2"/>
    <w:rsid w:val="00B75C78"/>
    <w:rsid w:val="00B76763"/>
    <w:rsid w:val="00B76FDD"/>
    <w:rsid w:val="00B7732B"/>
    <w:rsid w:val="00B80495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434"/>
    <w:rsid w:val="00BA0E84"/>
    <w:rsid w:val="00BA1737"/>
    <w:rsid w:val="00BA344D"/>
    <w:rsid w:val="00BA389E"/>
    <w:rsid w:val="00BA5EF3"/>
    <w:rsid w:val="00BA67EF"/>
    <w:rsid w:val="00BA77D1"/>
    <w:rsid w:val="00BB1BE1"/>
    <w:rsid w:val="00BB1C3D"/>
    <w:rsid w:val="00BB329A"/>
    <w:rsid w:val="00BB4B9B"/>
    <w:rsid w:val="00BB4EC8"/>
    <w:rsid w:val="00BB7984"/>
    <w:rsid w:val="00BC25AA"/>
    <w:rsid w:val="00BC2F95"/>
    <w:rsid w:val="00BC353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6C37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6DFC"/>
    <w:rsid w:val="00C429B5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0AF3"/>
    <w:rsid w:val="00C7140F"/>
    <w:rsid w:val="00C71770"/>
    <w:rsid w:val="00C71BE6"/>
    <w:rsid w:val="00C72D47"/>
    <w:rsid w:val="00C732A8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5E5A"/>
    <w:rsid w:val="00C96022"/>
    <w:rsid w:val="00C9671F"/>
    <w:rsid w:val="00C969C1"/>
    <w:rsid w:val="00C96CD0"/>
    <w:rsid w:val="00CA2C8E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1DBF"/>
    <w:rsid w:val="00CC4E0C"/>
    <w:rsid w:val="00CD2D53"/>
    <w:rsid w:val="00CD444E"/>
    <w:rsid w:val="00CD4A57"/>
    <w:rsid w:val="00CD4B78"/>
    <w:rsid w:val="00CD56EA"/>
    <w:rsid w:val="00CD588A"/>
    <w:rsid w:val="00CD6749"/>
    <w:rsid w:val="00CD7F3D"/>
    <w:rsid w:val="00CE2A6F"/>
    <w:rsid w:val="00CE3304"/>
    <w:rsid w:val="00CE5552"/>
    <w:rsid w:val="00CE6172"/>
    <w:rsid w:val="00CE72F3"/>
    <w:rsid w:val="00CE7312"/>
    <w:rsid w:val="00CE7510"/>
    <w:rsid w:val="00CF0F27"/>
    <w:rsid w:val="00CF2B7D"/>
    <w:rsid w:val="00CF2FED"/>
    <w:rsid w:val="00CF32F5"/>
    <w:rsid w:val="00CF4531"/>
    <w:rsid w:val="00CF4889"/>
    <w:rsid w:val="00CF56D5"/>
    <w:rsid w:val="00CF574E"/>
    <w:rsid w:val="00D02ECD"/>
    <w:rsid w:val="00D04532"/>
    <w:rsid w:val="00D0525A"/>
    <w:rsid w:val="00D0589E"/>
    <w:rsid w:val="00D10247"/>
    <w:rsid w:val="00D127CE"/>
    <w:rsid w:val="00D12DC9"/>
    <w:rsid w:val="00D1412E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4305"/>
    <w:rsid w:val="00D353B4"/>
    <w:rsid w:val="00D357A5"/>
    <w:rsid w:val="00D3657B"/>
    <w:rsid w:val="00D3768C"/>
    <w:rsid w:val="00D37B08"/>
    <w:rsid w:val="00D40378"/>
    <w:rsid w:val="00D413FE"/>
    <w:rsid w:val="00D41C21"/>
    <w:rsid w:val="00D422BB"/>
    <w:rsid w:val="00D42371"/>
    <w:rsid w:val="00D423DF"/>
    <w:rsid w:val="00D437FF"/>
    <w:rsid w:val="00D45413"/>
    <w:rsid w:val="00D45AA3"/>
    <w:rsid w:val="00D45BBC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6414"/>
    <w:rsid w:val="00D71178"/>
    <w:rsid w:val="00D71D93"/>
    <w:rsid w:val="00D72061"/>
    <w:rsid w:val="00D726F7"/>
    <w:rsid w:val="00D74094"/>
    <w:rsid w:val="00D744D2"/>
    <w:rsid w:val="00D74ACB"/>
    <w:rsid w:val="00D75E56"/>
    <w:rsid w:val="00D77977"/>
    <w:rsid w:val="00D82F4B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0C42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511A"/>
    <w:rsid w:val="00DB70BD"/>
    <w:rsid w:val="00DC1055"/>
    <w:rsid w:val="00DC1458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0B0F"/>
    <w:rsid w:val="00DE23DC"/>
    <w:rsid w:val="00DE33E7"/>
    <w:rsid w:val="00DE4EF2"/>
    <w:rsid w:val="00DE5264"/>
    <w:rsid w:val="00DE68DF"/>
    <w:rsid w:val="00DF2107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39A"/>
    <w:rsid w:val="00E10884"/>
    <w:rsid w:val="00E111BA"/>
    <w:rsid w:val="00E12048"/>
    <w:rsid w:val="00E1260C"/>
    <w:rsid w:val="00E12FC6"/>
    <w:rsid w:val="00E16001"/>
    <w:rsid w:val="00E206FB"/>
    <w:rsid w:val="00E21F59"/>
    <w:rsid w:val="00E26F73"/>
    <w:rsid w:val="00E276B9"/>
    <w:rsid w:val="00E27745"/>
    <w:rsid w:val="00E30155"/>
    <w:rsid w:val="00E3037C"/>
    <w:rsid w:val="00E32917"/>
    <w:rsid w:val="00E33752"/>
    <w:rsid w:val="00E33963"/>
    <w:rsid w:val="00E36F6E"/>
    <w:rsid w:val="00E37632"/>
    <w:rsid w:val="00E37F4E"/>
    <w:rsid w:val="00E40CED"/>
    <w:rsid w:val="00E41842"/>
    <w:rsid w:val="00E426F1"/>
    <w:rsid w:val="00E43844"/>
    <w:rsid w:val="00E451C5"/>
    <w:rsid w:val="00E4794F"/>
    <w:rsid w:val="00E500D9"/>
    <w:rsid w:val="00E51EDF"/>
    <w:rsid w:val="00E52BB5"/>
    <w:rsid w:val="00E54A31"/>
    <w:rsid w:val="00E54E1A"/>
    <w:rsid w:val="00E56211"/>
    <w:rsid w:val="00E563A0"/>
    <w:rsid w:val="00E60F0A"/>
    <w:rsid w:val="00E621AB"/>
    <w:rsid w:val="00E6228B"/>
    <w:rsid w:val="00E63EF8"/>
    <w:rsid w:val="00E643B3"/>
    <w:rsid w:val="00E6444B"/>
    <w:rsid w:val="00E66535"/>
    <w:rsid w:val="00E66F24"/>
    <w:rsid w:val="00E70CC2"/>
    <w:rsid w:val="00E70D2C"/>
    <w:rsid w:val="00E7257F"/>
    <w:rsid w:val="00E732F6"/>
    <w:rsid w:val="00E80519"/>
    <w:rsid w:val="00E8220F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0B4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5773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2E93"/>
    <w:rsid w:val="00ED4954"/>
    <w:rsid w:val="00ED5A43"/>
    <w:rsid w:val="00ED5FF5"/>
    <w:rsid w:val="00ED61DF"/>
    <w:rsid w:val="00EE0943"/>
    <w:rsid w:val="00EE30DC"/>
    <w:rsid w:val="00EE316A"/>
    <w:rsid w:val="00EE33A2"/>
    <w:rsid w:val="00EE44A7"/>
    <w:rsid w:val="00EE5336"/>
    <w:rsid w:val="00EE6E0C"/>
    <w:rsid w:val="00EE773A"/>
    <w:rsid w:val="00EF0EFC"/>
    <w:rsid w:val="00EF10B2"/>
    <w:rsid w:val="00EF1B19"/>
    <w:rsid w:val="00EF289F"/>
    <w:rsid w:val="00EF444A"/>
    <w:rsid w:val="00EF5486"/>
    <w:rsid w:val="00EF549D"/>
    <w:rsid w:val="00EF5991"/>
    <w:rsid w:val="00EF62CA"/>
    <w:rsid w:val="00EF784B"/>
    <w:rsid w:val="00EF7C6A"/>
    <w:rsid w:val="00F00104"/>
    <w:rsid w:val="00F014CA"/>
    <w:rsid w:val="00F01C0F"/>
    <w:rsid w:val="00F01E23"/>
    <w:rsid w:val="00F04592"/>
    <w:rsid w:val="00F07319"/>
    <w:rsid w:val="00F07D58"/>
    <w:rsid w:val="00F1199C"/>
    <w:rsid w:val="00F13173"/>
    <w:rsid w:val="00F13221"/>
    <w:rsid w:val="00F17B01"/>
    <w:rsid w:val="00F17C32"/>
    <w:rsid w:val="00F20541"/>
    <w:rsid w:val="00F20735"/>
    <w:rsid w:val="00F215B2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33F1"/>
    <w:rsid w:val="00F440FA"/>
    <w:rsid w:val="00F445E9"/>
    <w:rsid w:val="00F4508E"/>
    <w:rsid w:val="00F45BC8"/>
    <w:rsid w:val="00F504CC"/>
    <w:rsid w:val="00F51241"/>
    <w:rsid w:val="00F524A3"/>
    <w:rsid w:val="00F543E5"/>
    <w:rsid w:val="00F5752F"/>
    <w:rsid w:val="00F579D0"/>
    <w:rsid w:val="00F57B1F"/>
    <w:rsid w:val="00F633AC"/>
    <w:rsid w:val="00F63C51"/>
    <w:rsid w:val="00F642E3"/>
    <w:rsid w:val="00F6445E"/>
    <w:rsid w:val="00F65255"/>
    <w:rsid w:val="00F65638"/>
    <w:rsid w:val="00F65FAA"/>
    <w:rsid w:val="00F67331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7732F"/>
    <w:rsid w:val="00F82C5B"/>
    <w:rsid w:val="00F835F4"/>
    <w:rsid w:val="00F84EE9"/>
    <w:rsid w:val="00F8555F"/>
    <w:rsid w:val="00F85DDC"/>
    <w:rsid w:val="00F8644E"/>
    <w:rsid w:val="00F86865"/>
    <w:rsid w:val="00F86C6F"/>
    <w:rsid w:val="00F87D5E"/>
    <w:rsid w:val="00F907EB"/>
    <w:rsid w:val="00F92AC7"/>
    <w:rsid w:val="00F939C0"/>
    <w:rsid w:val="00F943E3"/>
    <w:rsid w:val="00F9558A"/>
    <w:rsid w:val="00F95D77"/>
    <w:rsid w:val="00F966D3"/>
    <w:rsid w:val="00FA06CB"/>
    <w:rsid w:val="00FA134E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475"/>
    <w:rsid w:val="00FB3E36"/>
    <w:rsid w:val="00FB5035"/>
    <w:rsid w:val="00FB54C9"/>
    <w:rsid w:val="00FB5775"/>
    <w:rsid w:val="00FB5E81"/>
    <w:rsid w:val="00FB7A41"/>
    <w:rsid w:val="00FC1D35"/>
    <w:rsid w:val="00FC249C"/>
    <w:rsid w:val="00FC2851"/>
    <w:rsid w:val="00FC4DE1"/>
    <w:rsid w:val="00FC7D0A"/>
    <w:rsid w:val="00FD07C6"/>
    <w:rsid w:val="00FD384D"/>
    <w:rsid w:val="00FD4AB3"/>
    <w:rsid w:val="00FD5638"/>
    <w:rsid w:val="00FD6821"/>
    <w:rsid w:val="00FD6B54"/>
    <w:rsid w:val="00FE0942"/>
    <w:rsid w:val="00FE0CA1"/>
    <w:rsid w:val="00FE1918"/>
    <w:rsid w:val="00FE22DF"/>
    <w:rsid w:val="00FE2E6B"/>
    <w:rsid w:val="00FE4BF4"/>
    <w:rsid w:val="00FE5110"/>
    <w:rsid w:val="00FE6078"/>
    <w:rsid w:val="00FE661D"/>
    <w:rsid w:val="00FE6F70"/>
    <w:rsid w:val="00FE7191"/>
    <w:rsid w:val="00FF0115"/>
    <w:rsid w:val="00FF0FDA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6641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271A6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</cp:lastModifiedBy>
  <cp:revision>13</cp:revision>
  <cp:lastPrinted>1900-01-01T17:00:00Z</cp:lastPrinted>
  <dcterms:created xsi:type="dcterms:W3CDTF">2025-08-07T02:49:00Z</dcterms:created>
  <dcterms:modified xsi:type="dcterms:W3CDTF">2025-08-14T01:25:00Z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2025-08-05T06:35:07Z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17bc6260-bb01-4658-b386-15bad520b3e9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